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C5D050" w14:textId="117A8626" w:rsidR="00A22FC8" w:rsidRPr="0055380D" w:rsidRDefault="00A22FC8" w:rsidP="00A22FC8">
      <w:pPr>
        <w:pStyle w:val="NoSpacing"/>
        <w:jc w:val="right"/>
      </w:pPr>
      <w:r w:rsidRPr="0055380D">
        <w:t>Name: __________________</w:t>
      </w:r>
    </w:p>
    <w:p w14:paraId="24791648" w14:textId="760CD8A2" w:rsidR="00A22FC8" w:rsidRPr="0055380D" w:rsidRDefault="00A22FC8" w:rsidP="00A22FC8">
      <w:pPr>
        <w:pStyle w:val="NoSpacing"/>
        <w:jc w:val="right"/>
      </w:pPr>
      <w:r w:rsidRPr="0055380D">
        <w:t>Period: __________________</w:t>
      </w:r>
    </w:p>
    <w:p w14:paraId="65DFBF47" w14:textId="637910DF" w:rsidR="0099427E" w:rsidRDefault="00340DA9" w:rsidP="0099427E">
      <w:pPr>
        <w:pStyle w:val="Title"/>
      </w:pPr>
      <w:r>
        <w:t>Machinery Skills</w:t>
      </w:r>
    </w:p>
    <w:p w14:paraId="368914ED" w14:textId="0321FD72" w:rsidR="00340DA9" w:rsidRDefault="00D94B19" w:rsidP="00340DA9">
      <w:pPr>
        <w:jc w:val="center"/>
        <w:rPr>
          <w:sz w:val="28"/>
        </w:rPr>
      </w:pPr>
      <w:r>
        <w:rPr>
          <w:sz w:val="28"/>
        </w:rPr>
        <w:t>S</w:t>
      </w:r>
      <w:r w:rsidR="00D65FC3">
        <w:rPr>
          <w:sz w:val="28"/>
        </w:rPr>
        <w:t xml:space="preserve">prayers and </w:t>
      </w:r>
      <w:r>
        <w:rPr>
          <w:sz w:val="28"/>
        </w:rPr>
        <w:t>Calibration</w:t>
      </w:r>
    </w:p>
    <w:p w14:paraId="3E8B706A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Question</w:t>
      </w:r>
    </w:p>
    <w:p w14:paraId="06645A5E" w14:textId="77777777" w:rsidR="0016660D" w:rsidRPr="00D94B19" w:rsidRDefault="00D978DB" w:rsidP="00D94B19">
      <w:pPr>
        <w:ind w:left="720"/>
        <w:rPr>
          <w:sz w:val="28"/>
          <w:szCs w:val="28"/>
        </w:rPr>
      </w:pPr>
      <w:r w:rsidRPr="00D94B19">
        <w:rPr>
          <w:sz w:val="28"/>
          <w:szCs w:val="28"/>
        </w:rPr>
        <w:t>In a sprayer like the one pictured the Gallons per Acre applied is effected by the:</w:t>
      </w:r>
    </w:p>
    <w:p w14:paraId="52EB830B" w14:textId="14130577" w:rsidR="0016660D" w:rsidRPr="0001079F" w:rsidRDefault="00D94B19" w:rsidP="0001079F">
      <w:pPr>
        <w:pStyle w:val="ListParagraph"/>
        <w:numPr>
          <w:ilvl w:val="1"/>
          <w:numId w:val="1"/>
        </w:numPr>
        <w:rPr>
          <w:sz w:val="28"/>
          <w:szCs w:val="28"/>
        </w:rPr>
      </w:pPr>
      <w:r w:rsidRPr="0001079F">
        <w:rPr>
          <w:sz w:val="28"/>
          <w:szCs w:val="28"/>
        </w:rPr>
        <w:t>__________</w:t>
      </w:r>
      <w:r w:rsidR="00D978DB" w:rsidRPr="0001079F">
        <w:rPr>
          <w:sz w:val="28"/>
          <w:szCs w:val="28"/>
        </w:rPr>
        <w:t>speed</w:t>
      </w:r>
    </w:p>
    <w:p w14:paraId="300F0DFF" w14:textId="77777777" w:rsidR="0016660D" w:rsidRPr="00D94B19" w:rsidRDefault="00D978DB" w:rsidP="00D978DB">
      <w:pPr>
        <w:numPr>
          <w:ilvl w:val="1"/>
          <w:numId w:val="1"/>
        </w:numPr>
        <w:rPr>
          <w:sz w:val="28"/>
          <w:szCs w:val="28"/>
        </w:rPr>
      </w:pPr>
      <w:r w:rsidRPr="00D94B19">
        <w:rPr>
          <w:sz w:val="28"/>
          <w:szCs w:val="28"/>
        </w:rPr>
        <w:t>Nozzle size</w:t>
      </w:r>
    </w:p>
    <w:p w14:paraId="4C98B0AD" w14:textId="77777777" w:rsidR="0016660D" w:rsidRPr="00D94B19" w:rsidRDefault="00D978DB" w:rsidP="00D978DB">
      <w:pPr>
        <w:numPr>
          <w:ilvl w:val="1"/>
          <w:numId w:val="1"/>
        </w:numPr>
        <w:rPr>
          <w:sz w:val="28"/>
          <w:szCs w:val="28"/>
        </w:rPr>
      </w:pPr>
      <w:r w:rsidRPr="00D94B19">
        <w:rPr>
          <w:sz w:val="28"/>
          <w:szCs w:val="28"/>
        </w:rPr>
        <w:t>Boom width</w:t>
      </w:r>
    </w:p>
    <w:p w14:paraId="18BEA9CD" w14:textId="77777777" w:rsidR="0016660D" w:rsidRPr="00D94B19" w:rsidRDefault="00D978DB" w:rsidP="00D978DB">
      <w:pPr>
        <w:numPr>
          <w:ilvl w:val="1"/>
          <w:numId w:val="1"/>
        </w:numPr>
        <w:rPr>
          <w:sz w:val="28"/>
          <w:szCs w:val="28"/>
        </w:rPr>
      </w:pPr>
      <w:r w:rsidRPr="00D94B19">
        <w:rPr>
          <w:sz w:val="28"/>
          <w:szCs w:val="28"/>
        </w:rPr>
        <w:t>Pressure</w:t>
      </w:r>
    </w:p>
    <w:p w14:paraId="6584E5DA" w14:textId="77777777" w:rsidR="0016660D" w:rsidRPr="00D94B19" w:rsidRDefault="00D978DB" w:rsidP="00D978DB">
      <w:pPr>
        <w:numPr>
          <w:ilvl w:val="1"/>
          <w:numId w:val="1"/>
        </w:numPr>
        <w:rPr>
          <w:sz w:val="28"/>
          <w:szCs w:val="28"/>
        </w:rPr>
      </w:pPr>
      <w:r w:rsidRPr="00D94B19">
        <w:rPr>
          <w:sz w:val="28"/>
          <w:szCs w:val="28"/>
        </w:rPr>
        <w:t>All of the above</w:t>
      </w:r>
    </w:p>
    <w:p w14:paraId="3672C7DE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Common Types of Sprayers</w:t>
      </w:r>
    </w:p>
    <w:p w14:paraId="6C6A6A29" w14:textId="77777777" w:rsidR="0016660D" w:rsidRPr="00D94B19" w:rsidRDefault="00D978DB" w:rsidP="00D978DB">
      <w:pPr>
        <w:numPr>
          <w:ilvl w:val="0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Boom</w:t>
      </w:r>
    </w:p>
    <w:p w14:paraId="497790EB" w14:textId="4BE54733" w:rsidR="0016660D" w:rsidRPr="0001079F" w:rsidRDefault="00D978DB" w:rsidP="0001079F">
      <w:pPr>
        <w:pStyle w:val="ListParagraph"/>
        <w:numPr>
          <w:ilvl w:val="1"/>
          <w:numId w:val="2"/>
        </w:numPr>
        <w:rPr>
          <w:sz w:val="28"/>
          <w:szCs w:val="28"/>
        </w:rPr>
      </w:pPr>
      <w:r w:rsidRPr="0001079F">
        <w:rPr>
          <w:sz w:val="28"/>
          <w:szCs w:val="28"/>
        </w:rPr>
        <w:t>Used for row crops</w:t>
      </w:r>
    </w:p>
    <w:p w14:paraId="0AFF621D" w14:textId="77777777" w:rsidR="0016660D" w:rsidRPr="00D94B19" w:rsidRDefault="00D978DB" w:rsidP="00D978DB">
      <w:pPr>
        <w:numPr>
          <w:ilvl w:val="1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Self-propelled</w:t>
      </w:r>
    </w:p>
    <w:p w14:paraId="0263A4BE" w14:textId="4063E401" w:rsidR="0016660D" w:rsidRPr="00D94B19" w:rsidRDefault="00D94B19" w:rsidP="00D978DB">
      <w:pPr>
        <w:numPr>
          <w:ilvl w:val="1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__________</w:t>
      </w:r>
    </w:p>
    <w:p w14:paraId="43B3B4F6" w14:textId="77777777" w:rsidR="0016660D" w:rsidRPr="00D94B19" w:rsidRDefault="00D978DB" w:rsidP="00D978DB">
      <w:pPr>
        <w:numPr>
          <w:ilvl w:val="1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Tractor mounted (3 point or other attachment)</w:t>
      </w:r>
    </w:p>
    <w:p w14:paraId="60321417" w14:textId="77777777" w:rsidR="0016660D" w:rsidRPr="00D94B19" w:rsidRDefault="00D978DB" w:rsidP="00D978DB">
      <w:pPr>
        <w:numPr>
          <w:ilvl w:val="1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Implement mounted</w:t>
      </w:r>
    </w:p>
    <w:p w14:paraId="7C399536" w14:textId="77777777" w:rsidR="0016660D" w:rsidRPr="00D94B19" w:rsidRDefault="00D978DB" w:rsidP="00D978DB">
      <w:pPr>
        <w:numPr>
          <w:ilvl w:val="0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Air-blast</w:t>
      </w:r>
    </w:p>
    <w:p w14:paraId="481E372C" w14:textId="396191BF" w:rsidR="0016660D" w:rsidRPr="00D94B19" w:rsidRDefault="00D94B19" w:rsidP="00D978DB">
      <w:pPr>
        <w:numPr>
          <w:ilvl w:val="1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Orchards and ________________</w:t>
      </w:r>
    </w:p>
    <w:p w14:paraId="4A3764E1" w14:textId="77777777" w:rsidR="0016660D" w:rsidRPr="00D94B19" w:rsidRDefault="00D978DB" w:rsidP="00D978DB">
      <w:pPr>
        <w:numPr>
          <w:ilvl w:val="1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Varying designs for direction of the spray</w:t>
      </w:r>
    </w:p>
    <w:p w14:paraId="4A25FA08" w14:textId="77777777" w:rsidR="0016660D" w:rsidRPr="00D94B19" w:rsidRDefault="00D978DB" w:rsidP="00D978DB">
      <w:pPr>
        <w:numPr>
          <w:ilvl w:val="0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Aerial (fixed wing and helicopter)</w:t>
      </w:r>
    </w:p>
    <w:p w14:paraId="2DF5ED22" w14:textId="77777777" w:rsidR="0016660D" w:rsidRPr="00D94B19" w:rsidRDefault="00D978DB" w:rsidP="00D978DB">
      <w:pPr>
        <w:numPr>
          <w:ilvl w:val="1"/>
          <w:numId w:val="2"/>
        </w:numPr>
        <w:rPr>
          <w:sz w:val="28"/>
          <w:szCs w:val="28"/>
        </w:rPr>
      </w:pPr>
      <w:r w:rsidRPr="00D94B19">
        <w:rPr>
          <w:sz w:val="28"/>
          <w:szCs w:val="28"/>
        </w:rPr>
        <w:t>High volume</w:t>
      </w:r>
    </w:p>
    <w:p w14:paraId="4E96FE3A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Basic Sprayer Components</w:t>
      </w:r>
    </w:p>
    <w:p w14:paraId="11A3DED9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Tank</w:t>
      </w:r>
    </w:p>
    <w:p w14:paraId="56A8F443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Screen Filter</w:t>
      </w:r>
    </w:p>
    <w:p w14:paraId="2AAF887B" w14:textId="2471CF92" w:rsidR="0016660D" w:rsidRPr="00D94B19" w:rsidRDefault="00D94B19" w:rsidP="00D978DB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___________</w:t>
      </w:r>
    </w:p>
    <w:p w14:paraId="2B139DDE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Hoses</w:t>
      </w:r>
    </w:p>
    <w:p w14:paraId="2A9C168E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Pressure Regulator</w:t>
      </w:r>
    </w:p>
    <w:p w14:paraId="411A154F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Pressure Gauge</w:t>
      </w:r>
    </w:p>
    <w:p w14:paraId="20B05BBB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Valves</w:t>
      </w:r>
    </w:p>
    <w:p w14:paraId="28BBDB38" w14:textId="7162BB12" w:rsidR="0016660D" w:rsidRPr="00D94B19" w:rsidRDefault="00D94B19" w:rsidP="00D978DB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>____________</w:t>
      </w:r>
    </w:p>
    <w:p w14:paraId="49D5B55B" w14:textId="77777777" w:rsidR="0016660D" w:rsidRPr="00D94B19" w:rsidRDefault="00D978DB" w:rsidP="00D978DB">
      <w:pPr>
        <w:numPr>
          <w:ilvl w:val="0"/>
          <w:numId w:val="3"/>
        </w:numPr>
        <w:rPr>
          <w:sz w:val="28"/>
          <w:szCs w:val="28"/>
        </w:rPr>
      </w:pPr>
      <w:r w:rsidRPr="00D94B19">
        <w:rPr>
          <w:sz w:val="28"/>
          <w:szCs w:val="28"/>
        </w:rPr>
        <w:t>Nozzles</w:t>
      </w:r>
    </w:p>
    <w:p w14:paraId="269B3EE0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Tank</w:t>
      </w:r>
    </w:p>
    <w:p w14:paraId="2CC7D08C" w14:textId="77777777" w:rsidR="0016660D" w:rsidRPr="00D94B19" w:rsidRDefault="00D978DB" w:rsidP="00D978DB">
      <w:pPr>
        <w:numPr>
          <w:ilvl w:val="0"/>
          <w:numId w:val="4"/>
        </w:numPr>
        <w:rPr>
          <w:sz w:val="28"/>
          <w:szCs w:val="28"/>
        </w:rPr>
      </w:pPr>
      <w:r w:rsidRPr="00D94B19">
        <w:rPr>
          <w:sz w:val="28"/>
          <w:szCs w:val="28"/>
        </w:rPr>
        <w:t xml:space="preserve">Holds the mixed (chemicals &amp; water) </w:t>
      </w:r>
    </w:p>
    <w:p w14:paraId="0898550B" w14:textId="3D7817D6" w:rsidR="0016660D" w:rsidRPr="00D94B19" w:rsidRDefault="00D94B19" w:rsidP="00D978DB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Plastic or Stainless _________</w:t>
      </w:r>
    </w:p>
    <w:p w14:paraId="570333BA" w14:textId="77777777" w:rsidR="0016660D" w:rsidRPr="00D94B19" w:rsidRDefault="00D978DB" w:rsidP="00D978DB">
      <w:pPr>
        <w:numPr>
          <w:ilvl w:val="0"/>
          <w:numId w:val="4"/>
        </w:numPr>
        <w:rPr>
          <w:sz w:val="28"/>
          <w:szCs w:val="28"/>
        </w:rPr>
      </w:pPr>
      <w:r w:rsidRPr="00D94B19">
        <w:rPr>
          <w:sz w:val="28"/>
          <w:szCs w:val="28"/>
        </w:rPr>
        <w:t>Large opening for easy mixing</w:t>
      </w:r>
    </w:p>
    <w:p w14:paraId="30E45145" w14:textId="77777777" w:rsidR="0016660D" w:rsidRPr="00D94B19" w:rsidRDefault="00D978DB" w:rsidP="00D978DB">
      <w:pPr>
        <w:numPr>
          <w:ilvl w:val="0"/>
          <w:numId w:val="4"/>
        </w:numPr>
        <w:rPr>
          <w:sz w:val="28"/>
          <w:szCs w:val="28"/>
        </w:rPr>
      </w:pPr>
      <w:r w:rsidRPr="00D94B19">
        <w:rPr>
          <w:sz w:val="28"/>
          <w:szCs w:val="28"/>
        </w:rPr>
        <w:t>May include mixing jets</w:t>
      </w:r>
    </w:p>
    <w:p w14:paraId="420E90B8" w14:textId="77777777" w:rsidR="0016660D" w:rsidRPr="00D94B19" w:rsidRDefault="00D978DB" w:rsidP="00D978DB">
      <w:pPr>
        <w:numPr>
          <w:ilvl w:val="0"/>
          <w:numId w:val="4"/>
        </w:numPr>
        <w:rPr>
          <w:sz w:val="28"/>
          <w:szCs w:val="28"/>
        </w:rPr>
      </w:pPr>
      <w:r w:rsidRPr="00D94B19">
        <w:rPr>
          <w:sz w:val="28"/>
          <w:szCs w:val="28"/>
        </w:rPr>
        <w:t>Bottom outlet to pump</w:t>
      </w:r>
    </w:p>
    <w:p w14:paraId="43D2B5B7" w14:textId="6C548631" w:rsidR="0016660D" w:rsidRPr="00D94B19" w:rsidRDefault="00392707" w:rsidP="00D978DB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Inlet for ___________</w:t>
      </w:r>
      <w:r w:rsidR="00D978DB" w:rsidRPr="00D94B19">
        <w:rPr>
          <w:sz w:val="28"/>
          <w:szCs w:val="28"/>
        </w:rPr>
        <w:t xml:space="preserve"> flow</w:t>
      </w:r>
    </w:p>
    <w:p w14:paraId="05920347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 xml:space="preserve">Sprayer Components </w:t>
      </w:r>
    </w:p>
    <w:p w14:paraId="4D946D72" w14:textId="77777777" w:rsidR="0016660D" w:rsidRPr="00D94B19" w:rsidRDefault="00D978DB" w:rsidP="00D978DB">
      <w:pPr>
        <w:numPr>
          <w:ilvl w:val="0"/>
          <w:numId w:val="5"/>
        </w:numPr>
        <w:rPr>
          <w:sz w:val="28"/>
          <w:szCs w:val="28"/>
        </w:rPr>
      </w:pPr>
      <w:r w:rsidRPr="00D94B19">
        <w:rPr>
          <w:sz w:val="28"/>
          <w:szCs w:val="28"/>
        </w:rPr>
        <w:t>Strainer &amp; Screens</w:t>
      </w:r>
    </w:p>
    <w:p w14:paraId="52378029" w14:textId="1BE5491A" w:rsidR="0016660D" w:rsidRPr="0001079F" w:rsidRDefault="00D978DB" w:rsidP="0001079F">
      <w:pPr>
        <w:pStyle w:val="ListParagraph"/>
        <w:numPr>
          <w:ilvl w:val="1"/>
          <w:numId w:val="5"/>
        </w:numPr>
        <w:rPr>
          <w:sz w:val="28"/>
          <w:szCs w:val="28"/>
        </w:rPr>
      </w:pPr>
      <w:r w:rsidRPr="0001079F">
        <w:rPr>
          <w:sz w:val="28"/>
          <w:szCs w:val="28"/>
        </w:rPr>
        <w:t>Prevents wear to the pump</w:t>
      </w:r>
    </w:p>
    <w:p w14:paraId="363C8541" w14:textId="0E9AA0CE" w:rsidR="0016660D" w:rsidRPr="00D94B19" w:rsidRDefault="00392707" w:rsidP="00D978DB">
      <w:pPr>
        <w:numPr>
          <w:ilvl w:val="1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Prevents __________</w:t>
      </w:r>
      <w:r w:rsidR="00D978DB" w:rsidRPr="00D94B19">
        <w:rPr>
          <w:sz w:val="28"/>
          <w:szCs w:val="28"/>
        </w:rPr>
        <w:t xml:space="preserve"> clogging</w:t>
      </w:r>
    </w:p>
    <w:p w14:paraId="4AD0D8B8" w14:textId="77777777" w:rsidR="0016660D" w:rsidRPr="00D94B19" w:rsidRDefault="00D978DB" w:rsidP="00D978DB">
      <w:pPr>
        <w:numPr>
          <w:ilvl w:val="1"/>
          <w:numId w:val="5"/>
        </w:numPr>
        <w:rPr>
          <w:sz w:val="28"/>
          <w:szCs w:val="28"/>
        </w:rPr>
      </w:pPr>
      <w:r w:rsidRPr="00D94B19">
        <w:rPr>
          <w:sz w:val="28"/>
          <w:szCs w:val="28"/>
        </w:rPr>
        <w:t>Mounted on tank or inline</w:t>
      </w:r>
    </w:p>
    <w:p w14:paraId="4916D6F8" w14:textId="77777777" w:rsidR="0016660D" w:rsidRPr="00D94B19" w:rsidRDefault="00D978DB" w:rsidP="00D978DB">
      <w:pPr>
        <w:numPr>
          <w:ilvl w:val="1"/>
          <w:numId w:val="5"/>
        </w:numPr>
        <w:rPr>
          <w:sz w:val="28"/>
          <w:szCs w:val="28"/>
        </w:rPr>
      </w:pPr>
      <w:r w:rsidRPr="00D94B19">
        <w:rPr>
          <w:sz w:val="28"/>
          <w:szCs w:val="28"/>
        </w:rPr>
        <w:t>Nozzle strainers are mounted on each nozzle</w:t>
      </w:r>
    </w:p>
    <w:p w14:paraId="0C41D6EB" w14:textId="28D818AE" w:rsidR="0016660D" w:rsidRPr="00D94B19" w:rsidRDefault="00392707" w:rsidP="00D978DB">
      <w:pPr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Pressure __________</w:t>
      </w:r>
      <w:r w:rsidR="00D978DB" w:rsidRPr="00D94B19">
        <w:rPr>
          <w:sz w:val="28"/>
          <w:szCs w:val="28"/>
        </w:rPr>
        <w:t xml:space="preserve"> valves</w:t>
      </w:r>
    </w:p>
    <w:p w14:paraId="54DE9B49" w14:textId="77777777" w:rsidR="0016660D" w:rsidRPr="00D94B19" w:rsidRDefault="00D978DB" w:rsidP="00D978DB">
      <w:pPr>
        <w:numPr>
          <w:ilvl w:val="1"/>
          <w:numId w:val="5"/>
        </w:numPr>
        <w:rPr>
          <w:sz w:val="28"/>
          <w:szCs w:val="28"/>
        </w:rPr>
      </w:pPr>
      <w:r w:rsidRPr="00D94B19">
        <w:rPr>
          <w:sz w:val="28"/>
          <w:szCs w:val="28"/>
        </w:rPr>
        <w:t>Adjustable spring loaded valve</w:t>
      </w:r>
    </w:p>
    <w:p w14:paraId="7AF815E9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Valves</w:t>
      </w:r>
    </w:p>
    <w:p w14:paraId="1A6D760C" w14:textId="77777777" w:rsidR="0016660D" w:rsidRPr="00D94B19" w:rsidRDefault="00D978DB" w:rsidP="00D978DB">
      <w:pPr>
        <w:numPr>
          <w:ilvl w:val="0"/>
          <w:numId w:val="6"/>
        </w:numPr>
        <w:rPr>
          <w:sz w:val="28"/>
          <w:szCs w:val="28"/>
        </w:rPr>
      </w:pPr>
      <w:r w:rsidRPr="00D94B19">
        <w:rPr>
          <w:sz w:val="28"/>
          <w:szCs w:val="28"/>
        </w:rPr>
        <w:t>Used to control flow to specific sections of nozzles</w:t>
      </w:r>
    </w:p>
    <w:p w14:paraId="74565B23" w14:textId="77777777" w:rsidR="0016660D" w:rsidRPr="00D94B19" w:rsidRDefault="00D978DB" w:rsidP="00D978DB">
      <w:pPr>
        <w:numPr>
          <w:ilvl w:val="0"/>
          <w:numId w:val="6"/>
        </w:numPr>
        <w:rPr>
          <w:sz w:val="28"/>
          <w:szCs w:val="28"/>
        </w:rPr>
      </w:pPr>
      <w:r w:rsidRPr="00D94B19">
        <w:rPr>
          <w:sz w:val="28"/>
          <w:szCs w:val="28"/>
        </w:rPr>
        <w:t>Manual ball valves or electrical operated valves-  Like your automatic sprinkler system in your yard</w:t>
      </w:r>
    </w:p>
    <w:p w14:paraId="2FF33112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Nozzles</w:t>
      </w:r>
    </w:p>
    <w:p w14:paraId="1FAE53FC" w14:textId="4542E9D0" w:rsidR="0016660D" w:rsidRPr="00D94B19" w:rsidRDefault="00392707" w:rsidP="00D978DB">
      <w:pPr>
        <w:numPr>
          <w:ilvl w:val="0"/>
          <w:numId w:val="7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>Distributes the ____________</w:t>
      </w:r>
    </w:p>
    <w:p w14:paraId="7DD8B938" w14:textId="77777777" w:rsidR="0016660D" w:rsidRPr="00D94B19" w:rsidRDefault="00D978DB" w:rsidP="00D978DB">
      <w:pPr>
        <w:numPr>
          <w:ilvl w:val="0"/>
          <w:numId w:val="7"/>
        </w:numPr>
        <w:rPr>
          <w:sz w:val="28"/>
          <w:szCs w:val="28"/>
        </w:rPr>
      </w:pPr>
      <w:r w:rsidRPr="00D94B19">
        <w:rPr>
          <w:sz w:val="28"/>
          <w:szCs w:val="28"/>
        </w:rPr>
        <w:t>Controls droplet size, decrease as pressure increases</w:t>
      </w:r>
    </w:p>
    <w:p w14:paraId="7E468EE7" w14:textId="77777777" w:rsidR="0016660D" w:rsidRPr="00D94B19" w:rsidRDefault="00D978DB" w:rsidP="00D978DB">
      <w:pPr>
        <w:numPr>
          <w:ilvl w:val="0"/>
          <w:numId w:val="7"/>
        </w:numPr>
        <w:rPr>
          <w:sz w:val="28"/>
          <w:szCs w:val="28"/>
        </w:rPr>
      </w:pPr>
      <w:r w:rsidRPr="00D94B19">
        <w:rPr>
          <w:sz w:val="28"/>
          <w:szCs w:val="28"/>
        </w:rPr>
        <w:t>Controls flow as a function of pressure</w:t>
      </w:r>
    </w:p>
    <w:p w14:paraId="73E533F8" w14:textId="77777777" w:rsidR="0016660D" w:rsidRPr="00D94B19" w:rsidRDefault="00D978DB" w:rsidP="00D978DB">
      <w:pPr>
        <w:numPr>
          <w:ilvl w:val="0"/>
          <w:numId w:val="7"/>
        </w:numPr>
        <w:rPr>
          <w:sz w:val="28"/>
          <w:szCs w:val="28"/>
        </w:rPr>
      </w:pPr>
      <w:r w:rsidRPr="00D94B19">
        <w:rPr>
          <w:sz w:val="28"/>
          <w:szCs w:val="28"/>
        </w:rPr>
        <w:t>Picture below depicts spray patterns that are nozzle specific</w:t>
      </w:r>
    </w:p>
    <w:p w14:paraId="3B079B45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Boom Assembly</w:t>
      </w:r>
    </w:p>
    <w:p w14:paraId="2DDC6861" w14:textId="77777777" w:rsidR="0016660D" w:rsidRPr="00D94B19" w:rsidRDefault="00D978DB" w:rsidP="00D978DB">
      <w:pPr>
        <w:numPr>
          <w:ilvl w:val="0"/>
          <w:numId w:val="8"/>
        </w:numPr>
        <w:rPr>
          <w:sz w:val="28"/>
          <w:szCs w:val="28"/>
        </w:rPr>
      </w:pPr>
      <w:r w:rsidRPr="00D94B19">
        <w:rPr>
          <w:sz w:val="28"/>
          <w:szCs w:val="28"/>
        </w:rPr>
        <w:t>Nozzle Assembly</w:t>
      </w:r>
    </w:p>
    <w:p w14:paraId="7B9D218F" w14:textId="697BC927" w:rsidR="0016660D" w:rsidRPr="0001079F" w:rsidRDefault="0001079F" w:rsidP="0001079F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1.</w:t>
      </w:r>
      <w:r w:rsidR="00392707" w:rsidRPr="0001079F">
        <w:rPr>
          <w:sz w:val="28"/>
          <w:szCs w:val="28"/>
        </w:rPr>
        <w:t>Holds nozzle secure as it _________</w:t>
      </w:r>
      <w:r w:rsidR="00D978DB" w:rsidRPr="0001079F">
        <w:rPr>
          <w:sz w:val="28"/>
          <w:szCs w:val="28"/>
        </w:rPr>
        <w:t xml:space="preserve"> spray </w:t>
      </w:r>
    </w:p>
    <w:p w14:paraId="561D605C" w14:textId="77777777" w:rsidR="0016660D" w:rsidRPr="00D94B19" w:rsidRDefault="00D978DB" w:rsidP="00D978DB">
      <w:pPr>
        <w:numPr>
          <w:ilvl w:val="0"/>
          <w:numId w:val="8"/>
        </w:numPr>
        <w:rPr>
          <w:sz w:val="28"/>
          <w:szCs w:val="28"/>
        </w:rPr>
      </w:pPr>
      <w:r w:rsidRPr="00D94B19">
        <w:rPr>
          <w:sz w:val="28"/>
          <w:szCs w:val="28"/>
        </w:rPr>
        <w:t>Breakaway Hinge</w:t>
      </w:r>
    </w:p>
    <w:p w14:paraId="40069B8A" w14:textId="0990C3D4" w:rsidR="0016660D" w:rsidRPr="0001079F" w:rsidRDefault="00392707" w:rsidP="0001079F">
      <w:pPr>
        <w:pStyle w:val="ListParagraph"/>
        <w:numPr>
          <w:ilvl w:val="0"/>
          <w:numId w:val="17"/>
        </w:numPr>
        <w:rPr>
          <w:sz w:val="28"/>
          <w:szCs w:val="28"/>
        </w:rPr>
      </w:pPr>
      <w:r w:rsidRPr="0001079F">
        <w:rPr>
          <w:sz w:val="28"/>
          <w:szCs w:val="28"/>
        </w:rPr>
        <w:t>Allows the section of _________</w:t>
      </w:r>
      <w:r w:rsidR="00D978DB" w:rsidRPr="0001079F">
        <w:rPr>
          <w:sz w:val="28"/>
          <w:szCs w:val="28"/>
        </w:rPr>
        <w:t xml:space="preserve"> to bend to reduce further damage if it hits something like a pole or tree. </w:t>
      </w:r>
    </w:p>
    <w:p w14:paraId="5889C91C" w14:textId="77777777" w:rsidR="0016660D" w:rsidRPr="00D94B19" w:rsidRDefault="00D978DB" w:rsidP="0001079F">
      <w:pPr>
        <w:numPr>
          <w:ilvl w:val="0"/>
          <w:numId w:val="17"/>
        </w:numPr>
        <w:rPr>
          <w:sz w:val="28"/>
          <w:szCs w:val="28"/>
        </w:rPr>
      </w:pPr>
      <w:r w:rsidRPr="00D94B19">
        <w:rPr>
          <w:sz w:val="28"/>
          <w:szCs w:val="28"/>
        </w:rPr>
        <w:t>Boom Arms</w:t>
      </w:r>
    </w:p>
    <w:p w14:paraId="38F5180E" w14:textId="62EFFF98" w:rsidR="0016660D" w:rsidRPr="0001079F" w:rsidRDefault="00D978DB" w:rsidP="0001079F">
      <w:pPr>
        <w:pStyle w:val="ListParagraph"/>
        <w:numPr>
          <w:ilvl w:val="0"/>
          <w:numId w:val="17"/>
        </w:numPr>
        <w:rPr>
          <w:sz w:val="28"/>
          <w:szCs w:val="28"/>
        </w:rPr>
      </w:pPr>
      <w:r w:rsidRPr="0001079F">
        <w:rPr>
          <w:sz w:val="28"/>
          <w:szCs w:val="28"/>
        </w:rPr>
        <w:t xml:space="preserve">Steel structure that supports hoses and nozzles </w:t>
      </w:r>
    </w:p>
    <w:p w14:paraId="2DA8A59B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Plumbing Design</w:t>
      </w:r>
    </w:p>
    <w:p w14:paraId="39E600F4" w14:textId="77777777" w:rsidR="0016660D" w:rsidRPr="0001079F" w:rsidRDefault="00D978DB" w:rsidP="0001079F">
      <w:pPr>
        <w:rPr>
          <w:b/>
          <w:sz w:val="28"/>
          <w:szCs w:val="28"/>
        </w:rPr>
      </w:pPr>
      <w:r w:rsidRPr="0001079F">
        <w:rPr>
          <w:b/>
          <w:sz w:val="28"/>
          <w:szCs w:val="28"/>
        </w:rPr>
        <w:t>Spray Nozzles</w:t>
      </w:r>
    </w:p>
    <w:p w14:paraId="47BF5BB8" w14:textId="77777777" w:rsidR="0016660D" w:rsidRPr="00D94B19" w:rsidRDefault="00D978DB" w:rsidP="00D978DB">
      <w:pPr>
        <w:numPr>
          <w:ilvl w:val="0"/>
          <w:numId w:val="9"/>
        </w:numPr>
        <w:rPr>
          <w:sz w:val="28"/>
          <w:szCs w:val="28"/>
        </w:rPr>
      </w:pPr>
      <w:r w:rsidRPr="00D94B19">
        <w:rPr>
          <w:sz w:val="28"/>
          <w:szCs w:val="28"/>
        </w:rPr>
        <w:t>Spray pattern effect of worn tips</w:t>
      </w:r>
    </w:p>
    <w:p w14:paraId="132E7BD6" w14:textId="6E170247" w:rsidR="0016660D" w:rsidRPr="0001079F" w:rsidRDefault="00D978DB" w:rsidP="0001079F">
      <w:pPr>
        <w:pStyle w:val="ListParagraph"/>
        <w:numPr>
          <w:ilvl w:val="1"/>
          <w:numId w:val="9"/>
        </w:numPr>
        <w:rPr>
          <w:sz w:val="28"/>
          <w:szCs w:val="28"/>
        </w:rPr>
      </w:pPr>
      <w:r w:rsidRPr="0001079F">
        <w:rPr>
          <w:sz w:val="28"/>
          <w:szCs w:val="28"/>
        </w:rPr>
        <w:t>Left – New tips: Coverage Variance 6%</w:t>
      </w:r>
    </w:p>
    <w:p w14:paraId="795179FC" w14:textId="77777777" w:rsidR="0016660D" w:rsidRPr="00D94B19" w:rsidRDefault="00D978DB" w:rsidP="00D978DB">
      <w:pPr>
        <w:numPr>
          <w:ilvl w:val="1"/>
          <w:numId w:val="9"/>
        </w:numPr>
        <w:rPr>
          <w:sz w:val="28"/>
          <w:szCs w:val="28"/>
        </w:rPr>
      </w:pPr>
      <w:r w:rsidRPr="00D94B19">
        <w:rPr>
          <w:sz w:val="28"/>
          <w:szCs w:val="28"/>
        </w:rPr>
        <w:t>Center – Worn tips: Coverage Variance 35%</w:t>
      </w:r>
    </w:p>
    <w:p w14:paraId="45C1B00F" w14:textId="77777777" w:rsidR="0016660D" w:rsidRPr="00D94B19" w:rsidRDefault="00D978DB" w:rsidP="00D978DB">
      <w:pPr>
        <w:numPr>
          <w:ilvl w:val="1"/>
          <w:numId w:val="9"/>
        </w:numPr>
        <w:rPr>
          <w:sz w:val="28"/>
          <w:szCs w:val="28"/>
        </w:rPr>
      </w:pPr>
      <w:r w:rsidRPr="00D94B19">
        <w:rPr>
          <w:sz w:val="28"/>
          <w:szCs w:val="28"/>
        </w:rPr>
        <w:t>Right – Damaged tips: Coverage Variance 57%</w:t>
      </w:r>
    </w:p>
    <w:p w14:paraId="3FAF402E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Spray Coverage</w:t>
      </w:r>
    </w:p>
    <w:p w14:paraId="413DE9B8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Nozzle Selection</w:t>
      </w:r>
    </w:p>
    <w:p w14:paraId="7F3C1CD8" w14:textId="77777777" w:rsidR="0016660D" w:rsidRPr="00D94B19" w:rsidRDefault="00D978DB" w:rsidP="00D978DB">
      <w:pPr>
        <w:numPr>
          <w:ilvl w:val="0"/>
          <w:numId w:val="10"/>
        </w:numPr>
        <w:rPr>
          <w:sz w:val="28"/>
          <w:szCs w:val="28"/>
        </w:rPr>
      </w:pPr>
      <w:r w:rsidRPr="00D94B19">
        <w:rPr>
          <w:sz w:val="28"/>
          <w:szCs w:val="28"/>
        </w:rPr>
        <w:t>Select a nozzle that applies 20 GPA at 5MPH with a medium droplet size.</w:t>
      </w:r>
    </w:p>
    <w:p w14:paraId="402B84FA" w14:textId="77777777" w:rsidR="0016660D" w:rsidRPr="00D94B19" w:rsidRDefault="00D978DB" w:rsidP="00D978DB">
      <w:pPr>
        <w:numPr>
          <w:ilvl w:val="0"/>
          <w:numId w:val="10"/>
        </w:numPr>
        <w:rPr>
          <w:sz w:val="28"/>
          <w:szCs w:val="28"/>
        </w:rPr>
      </w:pPr>
      <w:r w:rsidRPr="00D94B19">
        <w:rPr>
          <w:sz w:val="28"/>
          <w:szCs w:val="28"/>
        </w:rPr>
        <w:t>What pressure?</w:t>
      </w:r>
    </w:p>
    <w:p w14:paraId="6099440F" w14:textId="22A0AF12" w:rsidR="0016660D" w:rsidRPr="00D94B19" w:rsidRDefault="0001079F" w:rsidP="0001079F">
      <w:pPr>
        <w:ind w:left="1080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D978DB" w:rsidRPr="00D94B19">
        <w:rPr>
          <w:sz w:val="28"/>
          <w:szCs w:val="28"/>
        </w:rPr>
        <w:t>See Tee Jet table on next slide</w:t>
      </w:r>
    </w:p>
    <w:p w14:paraId="72D4DA19" w14:textId="3673288D" w:rsidR="0016660D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Nozzle Selection</w:t>
      </w:r>
    </w:p>
    <w:p w14:paraId="7AE76DB4" w14:textId="4FD95769" w:rsidR="00D94B19" w:rsidRPr="00D94B19" w:rsidRDefault="00D94B19" w:rsidP="00D94B19">
      <w:pPr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FFB39E6" wp14:editId="43E915D4">
            <wp:extent cx="4540349" cy="4980485"/>
            <wp:effectExtent l="0" t="0" r="0" b="0"/>
            <wp:docPr id="7" name="Content Placeholder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/>
                    <pic:cNvPicPr>
                      <a:picLocks noGrp="1"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0349" cy="49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FEB70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Question</w:t>
      </w:r>
    </w:p>
    <w:p w14:paraId="5FB8195A" w14:textId="4A3E805E" w:rsidR="0016660D" w:rsidRPr="00D94B19" w:rsidRDefault="00D978DB" w:rsidP="00D94B19">
      <w:pPr>
        <w:ind w:left="720"/>
        <w:rPr>
          <w:sz w:val="28"/>
          <w:szCs w:val="28"/>
        </w:rPr>
      </w:pPr>
      <w:r w:rsidRPr="00D94B19">
        <w:rPr>
          <w:sz w:val="28"/>
          <w:szCs w:val="28"/>
        </w:rPr>
        <w:t>Doubling the nozzle pressure will:</w:t>
      </w:r>
    </w:p>
    <w:p w14:paraId="34B18097" w14:textId="77777777" w:rsidR="0016660D" w:rsidRPr="00D94B19" w:rsidRDefault="00D978DB" w:rsidP="00D978DB">
      <w:pPr>
        <w:numPr>
          <w:ilvl w:val="1"/>
          <w:numId w:val="11"/>
        </w:numPr>
        <w:rPr>
          <w:sz w:val="28"/>
          <w:szCs w:val="28"/>
        </w:rPr>
      </w:pPr>
      <w:r w:rsidRPr="00D94B19">
        <w:rPr>
          <w:sz w:val="28"/>
          <w:szCs w:val="28"/>
        </w:rPr>
        <w:t>Double the nozzle flow</w:t>
      </w:r>
    </w:p>
    <w:p w14:paraId="189EF41B" w14:textId="77777777" w:rsidR="0016660D" w:rsidRPr="00D94B19" w:rsidRDefault="00D978DB" w:rsidP="00D978DB">
      <w:pPr>
        <w:numPr>
          <w:ilvl w:val="1"/>
          <w:numId w:val="11"/>
        </w:numPr>
        <w:rPr>
          <w:sz w:val="28"/>
          <w:szCs w:val="28"/>
        </w:rPr>
      </w:pPr>
      <w:r w:rsidRPr="00D94B19">
        <w:rPr>
          <w:sz w:val="28"/>
          <w:szCs w:val="28"/>
        </w:rPr>
        <w:t>Increase the nozzle flow</w:t>
      </w:r>
    </w:p>
    <w:p w14:paraId="25075BB8" w14:textId="77777777" w:rsidR="0016660D" w:rsidRPr="00D94B19" w:rsidRDefault="00D978DB" w:rsidP="00D978DB">
      <w:pPr>
        <w:numPr>
          <w:ilvl w:val="1"/>
          <w:numId w:val="11"/>
        </w:numPr>
        <w:rPr>
          <w:sz w:val="28"/>
          <w:szCs w:val="28"/>
        </w:rPr>
      </w:pPr>
      <w:r w:rsidRPr="00D94B19">
        <w:rPr>
          <w:sz w:val="28"/>
          <w:szCs w:val="28"/>
        </w:rPr>
        <w:t>Decrease the nozzle flow</w:t>
      </w:r>
    </w:p>
    <w:p w14:paraId="26566641" w14:textId="77777777" w:rsidR="0016660D" w:rsidRPr="00D94B19" w:rsidRDefault="00D978DB" w:rsidP="00D978DB">
      <w:pPr>
        <w:numPr>
          <w:ilvl w:val="1"/>
          <w:numId w:val="11"/>
        </w:numPr>
        <w:rPr>
          <w:sz w:val="28"/>
          <w:szCs w:val="28"/>
        </w:rPr>
      </w:pPr>
      <w:r w:rsidRPr="00D94B19">
        <w:rPr>
          <w:sz w:val="28"/>
          <w:szCs w:val="28"/>
        </w:rPr>
        <w:t>Not affect the nozzle flow</w:t>
      </w:r>
    </w:p>
    <w:p w14:paraId="5B9D9F3B" w14:textId="77777777" w:rsidR="0016660D" w:rsidRPr="00D94B19" w:rsidRDefault="00D978DB" w:rsidP="00D978DB">
      <w:pPr>
        <w:numPr>
          <w:ilvl w:val="1"/>
          <w:numId w:val="11"/>
        </w:numPr>
        <w:rPr>
          <w:sz w:val="28"/>
          <w:szCs w:val="28"/>
        </w:rPr>
      </w:pPr>
      <w:r w:rsidRPr="00D94B19">
        <w:rPr>
          <w:sz w:val="28"/>
          <w:szCs w:val="28"/>
        </w:rPr>
        <w:t>Both A &amp; B</w:t>
      </w:r>
    </w:p>
    <w:p w14:paraId="48F28F8C" w14:textId="312DDAFC" w:rsidR="0016660D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Relationship of Flow and Pressure</w:t>
      </w:r>
    </w:p>
    <w:p w14:paraId="4736C426" w14:textId="6BC8196F" w:rsidR="00D94B19" w:rsidRPr="00D94B19" w:rsidRDefault="00D94B19" w:rsidP="00D94B19">
      <w:pPr>
        <w:rPr>
          <w:sz w:val="28"/>
          <w:szCs w:val="28"/>
        </w:rPr>
      </w:pPr>
      <w:r>
        <w:rPr>
          <w:sz w:val="28"/>
          <w:szCs w:val="28"/>
        </w:rPr>
        <w:t>For example a nozzle with an output of .1 GPM @ 10 psi will put out .2 GPM @ 40 psi</w:t>
      </w:r>
    </w:p>
    <w:p w14:paraId="1C79C408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lastRenderedPageBreak/>
        <w:t>Calibration</w:t>
      </w:r>
    </w:p>
    <w:p w14:paraId="0662160A" w14:textId="1C9721F3" w:rsidR="0016660D" w:rsidRPr="00D94B19" w:rsidRDefault="00392707" w:rsidP="00D978DB">
      <w:pPr>
        <w:numPr>
          <w:ilvl w:val="0"/>
          <w:numId w:val="12"/>
        </w:numPr>
        <w:rPr>
          <w:sz w:val="28"/>
          <w:szCs w:val="28"/>
        </w:rPr>
      </w:pPr>
      <w:r>
        <w:rPr>
          <w:sz w:val="28"/>
          <w:szCs w:val="28"/>
        </w:rPr>
        <w:t>Sprayers need to be ________________</w:t>
      </w:r>
      <w:r w:rsidR="00D978DB" w:rsidRPr="00D94B19">
        <w:rPr>
          <w:sz w:val="28"/>
          <w:szCs w:val="28"/>
        </w:rPr>
        <w:t xml:space="preserve"> to insure correct amount of chemical or product is applied.</w:t>
      </w:r>
    </w:p>
    <w:p w14:paraId="7BF43AC5" w14:textId="77777777" w:rsidR="0016660D" w:rsidRPr="00D94B19" w:rsidRDefault="00D978DB" w:rsidP="00D978DB">
      <w:pPr>
        <w:numPr>
          <w:ilvl w:val="0"/>
          <w:numId w:val="12"/>
        </w:numPr>
        <w:rPr>
          <w:sz w:val="28"/>
          <w:szCs w:val="28"/>
        </w:rPr>
      </w:pPr>
      <w:r w:rsidRPr="00D94B19">
        <w:rPr>
          <w:sz w:val="28"/>
          <w:szCs w:val="28"/>
        </w:rPr>
        <w:t>Active ingredient vs. spray quantity</w:t>
      </w:r>
    </w:p>
    <w:p w14:paraId="637FA029" w14:textId="60AFBC39" w:rsidR="0016660D" w:rsidRPr="0001079F" w:rsidRDefault="00D978DB" w:rsidP="0001079F">
      <w:pPr>
        <w:pStyle w:val="ListParagraph"/>
        <w:numPr>
          <w:ilvl w:val="1"/>
          <w:numId w:val="12"/>
        </w:numPr>
        <w:rPr>
          <w:sz w:val="28"/>
          <w:szCs w:val="28"/>
        </w:rPr>
      </w:pPr>
      <w:r w:rsidRPr="0001079F">
        <w:rPr>
          <w:sz w:val="28"/>
          <w:szCs w:val="28"/>
        </w:rPr>
        <w:t>Prescription is given in active ingredient</w:t>
      </w:r>
    </w:p>
    <w:p w14:paraId="323023D4" w14:textId="77777777" w:rsidR="0016660D" w:rsidRPr="00D94B19" w:rsidRDefault="00D978DB" w:rsidP="00D978DB">
      <w:pPr>
        <w:numPr>
          <w:ilvl w:val="1"/>
          <w:numId w:val="12"/>
        </w:numPr>
        <w:rPr>
          <w:sz w:val="28"/>
          <w:szCs w:val="28"/>
        </w:rPr>
      </w:pPr>
      <w:r w:rsidRPr="00D94B19">
        <w:rPr>
          <w:sz w:val="28"/>
          <w:szCs w:val="28"/>
        </w:rPr>
        <w:t>Ex. gallons/ac or pounds/acre or ounces/acre</w:t>
      </w:r>
    </w:p>
    <w:p w14:paraId="7BDB5B2C" w14:textId="6D008911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Calibration</w:t>
      </w:r>
    </w:p>
    <w:p w14:paraId="29459B0D" w14:textId="77777777" w:rsidR="0016660D" w:rsidRPr="00D94B19" w:rsidRDefault="00D978DB" w:rsidP="00D978DB">
      <w:pPr>
        <w:numPr>
          <w:ilvl w:val="0"/>
          <w:numId w:val="13"/>
        </w:numPr>
        <w:rPr>
          <w:sz w:val="28"/>
          <w:szCs w:val="28"/>
        </w:rPr>
      </w:pPr>
      <w:r w:rsidRPr="00D94B19">
        <w:rPr>
          <w:sz w:val="28"/>
          <w:szCs w:val="28"/>
        </w:rPr>
        <w:t>Factors</w:t>
      </w:r>
    </w:p>
    <w:p w14:paraId="6E5A0322" w14:textId="105121F4" w:rsidR="0016660D" w:rsidRPr="0001079F" w:rsidRDefault="00D978DB" w:rsidP="0001079F">
      <w:pPr>
        <w:pStyle w:val="ListParagraph"/>
        <w:numPr>
          <w:ilvl w:val="1"/>
          <w:numId w:val="13"/>
        </w:numPr>
        <w:rPr>
          <w:sz w:val="28"/>
          <w:szCs w:val="28"/>
        </w:rPr>
      </w:pPr>
      <w:r w:rsidRPr="0001079F">
        <w:rPr>
          <w:sz w:val="28"/>
          <w:szCs w:val="28"/>
        </w:rPr>
        <w:t>Spray Rate (gallon/min)</w:t>
      </w:r>
    </w:p>
    <w:p w14:paraId="0E371F26" w14:textId="77777777" w:rsidR="0016660D" w:rsidRPr="00D94B19" w:rsidRDefault="00D978DB" w:rsidP="00D978DB">
      <w:pPr>
        <w:numPr>
          <w:ilvl w:val="1"/>
          <w:numId w:val="13"/>
        </w:numPr>
        <w:rPr>
          <w:sz w:val="28"/>
          <w:szCs w:val="28"/>
        </w:rPr>
      </w:pPr>
      <w:r w:rsidRPr="00D94B19">
        <w:rPr>
          <w:sz w:val="28"/>
          <w:szCs w:val="28"/>
        </w:rPr>
        <w:t>Sprayer Width</w:t>
      </w:r>
    </w:p>
    <w:p w14:paraId="73B2A894" w14:textId="0D8B077B" w:rsidR="0016660D" w:rsidRPr="00D94B19" w:rsidRDefault="00392707" w:rsidP="00D978DB">
      <w:pPr>
        <w:numPr>
          <w:ilvl w:val="1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____________</w:t>
      </w:r>
    </w:p>
    <w:p w14:paraId="27FA2350" w14:textId="77777777" w:rsidR="0016660D" w:rsidRPr="00D94B19" w:rsidRDefault="00D978DB" w:rsidP="00D978DB">
      <w:pPr>
        <w:numPr>
          <w:ilvl w:val="0"/>
          <w:numId w:val="13"/>
        </w:numPr>
        <w:rPr>
          <w:sz w:val="28"/>
          <w:szCs w:val="28"/>
        </w:rPr>
      </w:pPr>
      <w:r w:rsidRPr="00D94B19">
        <w:rPr>
          <w:sz w:val="28"/>
          <w:szCs w:val="28"/>
        </w:rPr>
        <w:t>Width is fixed</w:t>
      </w:r>
    </w:p>
    <w:p w14:paraId="42297D1E" w14:textId="77777777" w:rsidR="0016660D" w:rsidRPr="00D94B19" w:rsidRDefault="00D978DB" w:rsidP="00D978DB">
      <w:pPr>
        <w:numPr>
          <w:ilvl w:val="0"/>
          <w:numId w:val="13"/>
        </w:numPr>
        <w:rPr>
          <w:sz w:val="28"/>
          <w:szCs w:val="28"/>
        </w:rPr>
      </w:pPr>
      <w:r w:rsidRPr="00D94B19">
        <w:rPr>
          <w:sz w:val="28"/>
          <w:szCs w:val="28"/>
        </w:rPr>
        <w:t>Rate is controlled by nozzle &amp; pressure and can be considered fixed for a given application</w:t>
      </w:r>
    </w:p>
    <w:p w14:paraId="4CB1C58F" w14:textId="7CB2DF2C" w:rsidR="0016660D" w:rsidRPr="00D94B19" w:rsidRDefault="00392707" w:rsidP="00D978DB">
      <w:pPr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>Speed controlled by _________________</w:t>
      </w:r>
    </w:p>
    <w:p w14:paraId="5AF4DABC" w14:textId="28B419AD" w:rsidR="0016660D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Needed Calibration Formulas</w:t>
      </w:r>
    </w:p>
    <w:p w14:paraId="0585A9FA" w14:textId="4718BA4E" w:rsidR="00D94B19" w:rsidRPr="00D94B19" w:rsidRDefault="00D94B19" w:rsidP="00D94B19">
      <w:pPr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1AB0234C" wp14:editId="40E71F69">
            <wp:extent cx="4000500" cy="2139584"/>
            <wp:effectExtent l="0" t="0" r="0" b="0"/>
            <wp:docPr id="6" name="Content Placeholder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08977" cy="2144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4BB0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Active Ingredient vs. Spray Amount</w:t>
      </w:r>
    </w:p>
    <w:p w14:paraId="67FCA6A1" w14:textId="77777777" w:rsidR="0016660D" w:rsidRPr="00D94B19" w:rsidRDefault="00D978DB" w:rsidP="00D978DB">
      <w:pPr>
        <w:numPr>
          <w:ilvl w:val="0"/>
          <w:numId w:val="14"/>
        </w:numPr>
        <w:rPr>
          <w:sz w:val="28"/>
          <w:szCs w:val="28"/>
        </w:rPr>
      </w:pPr>
      <w:r w:rsidRPr="00D94B19">
        <w:rPr>
          <w:sz w:val="28"/>
          <w:szCs w:val="28"/>
        </w:rPr>
        <w:t>Sprayer is calibrated by total spray amount (ex. 20 gal/acre</w:t>
      </w:r>
    </w:p>
    <w:p w14:paraId="62916CE4" w14:textId="77777777" w:rsidR="0016660D" w:rsidRPr="00D94B19" w:rsidRDefault="00D978DB" w:rsidP="00D978DB">
      <w:pPr>
        <w:numPr>
          <w:ilvl w:val="0"/>
          <w:numId w:val="14"/>
        </w:numPr>
        <w:rPr>
          <w:sz w:val="28"/>
          <w:szCs w:val="28"/>
        </w:rPr>
      </w:pPr>
      <w:r w:rsidRPr="00D94B19">
        <w:rPr>
          <w:sz w:val="28"/>
          <w:szCs w:val="28"/>
        </w:rPr>
        <w:t>Chemical is added to water at a prescribed rate per acre.</w:t>
      </w:r>
    </w:p>
    <w:p w14:paraId="000B5115" w14:textId="22365DD6" w:rsidR="0016660D" w:rsidRPr="00D94B19" w:rsidRDefault="0001079F" w:rsidP="0001079F">
      <w:pPr>
        <w:ind w:left="1080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bookmarkStart w:id="0" w:name="_GoBack"/>
      <w:bookmarkEnd w:id="0"/>
      <w:r w:rsidR="00D978DB" w:rsidRPr="00D94B19">
        <w:rPr>
          <w:sz w:val="28"/>
          <w:szCs w:val="28"/>
        </w:rPr>
        <w:t>Ex.  32 oz of chemical per acre applied in 25 GPA of spray</w:t>
      </w:r>
    </w:p>
    <w:p w14:paraId="4D323578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lastRenderedPageBreak/>
        <w:t>Sample Problems</w:t>
      </w:r>
    </w:p>
    <w:p w14:paraId="1A3A2832" w14:textId="77777777" w:rsidR="0016660D" w:rsidRPr="00D94B19" w:rsidRDefault="00D978DB" w:rsidP="00D978DB">
      <w:pPr>
        <w:numPr>
          <w:ilvl w:val="0"/>
          <w:numId w:val="15"/>
        </w:numPr>
        <w:rPr>
          <w:sz w:val="28"/>
          <w:szCs w:val="28"/>
        </w:rPr>
      </w:pPr>
      <w:r w:rsidRPr="00D94B19">
        <w:rPr>
          <w:sz w:val="28"/>
          <w:szCs w:val="28"/>
        </w:rPr>
        <w:t>Tank contains 500 gallons to be applied at 35 GPA.  How much chemical is added at 40 oz per Acre?</w:t>
      </w:r>
    </w:p>
    <w:p w14:paraId="4424C0FC" w14:textId="77777777" w:rsidR="0016660D" w:rsidRPr="00D94B19" w:rsidRDefault="00D978DB" w:rsidP="00D978DB">
      <w:pPr>
        <w:numPr>
          <w:ilvl w:val="0"/>
          <w:numId w:val="15"/>
        </w:numPr>
        <w:rPr>
          <w:sz w:val="28"/>
          <w:szCs w:val="28"/>
        </w:rPr>
      </w:pPr>
      <w:r w:rsidRPr="00D94B19">
        <w:rPr>
          <w:sz w:val="28"/>
          <w:szCs w:val="28"/>
        </w:rPr>
        <w:t>Sprayer will operate at 4 MPH determine the GPM if the sprayer width is 50’</w:t>
      </w:r>
    </w:p>
    <w:p w14:paraId="510C4D93" w14:textId="77777777" w:rsidR="0016660D" w:rsidRPr="00D94B19" w:rsidRDefault="00D978DB" w:rsidP="00D94B19">
      <w:pPr>
        <w:rPr>
          <w:b/>
          <w:sz w:val="28"/>
          <w:szCs w:val="28"/>
        </w:rPr>
      </w:pPr>
      <w:r w:rsidRPr="00D94B19">
        <w:rPr>
          <w:b/>
          <w:sz w:val="28"/>
          <w:szCs w:val="28"/>
        </w:rPr>
        <w:t>Sample Problems</w:t>
      </w:r>
    </w:p>
    <w:p w14:paraId="6008EBEC" w14:textId="77777777" w:rsidR="0016660D" w:rsidRPr="00D94B19" w:rsidRDefault="00D978DB" w:rsidP="00D978DB">
      <w:pPr>
        <w:numPr>
          <w:ilvl w:val="0"/>
          <w:numId w:val="16"/>
        </w:numPr>
        <w:rPr>
          <w:sz w:val="28"/>
          <w:szCs w:val="28"/>
        </w:rPr>
      </w:pPr>
      <w:r w:rsidRPr="00D94B19">
        <w:rPr>
          <w:sz w:val="28"/>
          <w:szCs w:val="28"/>
        </w:rPr>
        <w:t xml:space="preserve">A boom sprayer has a 300 gallon tank and is calibrated at 25 gallons per acre. A 12 acre field is to be sprayed with X, Y and Z pesticides. How much of each pesticide would be used to make one tank full of mix? The pesticide application rates from the labels are: </w:t>
      </w:r>
    </w:p>
    <w:p w14:paraId="514FAFAC" w14:textId="77777777" w:rsidR="00D94B19" w:rsidRPr="00D94B19" w:rsidRDefault="00D94B19" w:rsidP="00D94B19">
      <w:pPr>
        <w:rPr>
          <w:sz w:val="28"/>
          <w:szCs w:val="28"/>
        </w:rPr>
      </w:pPr>
      <w:r w:rsidRPr="00D94B19">
        <w:rPr>
          <w:sz w:val="28"/>
          <w:szCs w:val="28"/>
        </w:rPr>
        <w:t xml:space="preserve">              X = 1 pint/acre </w:t>
      </w:r>
      <w:r w:rsidRPr="00D94B19">
        <w:rPr>
          <w:sz w:val="28"/>
          <w:szCs w:val="28"/>
        </w:rPr>
        <w:br/>
        <w:t xml:space="preserve">              Y = 1.5 pounds/acre </w:t>
      </w:r>
      <w:r w:rsidRPr="00D94B19">
        <w:rPr>
          <w:sz w:val="28"/>
          <w:szCs w:val="28"/>
        </w:rPr>
        <w:br/>
        <w:t xml:space="preserve">               Z = 2 ounces/acre </w:t>
      </w:r>
    </w:p>
    <w:p w14:paraId="1A5081C9" w14:textId="77777777" w:rsidR="00D94B19" w:rsidRPr="00340DA9" w:rsidRDefault="00D94B19" w:rsidP="00D94B19">
      <w:pPr>
        <w:rPr>
          <w:sz w:val="28"/>
        </w:rPr>
      </w:pPr>
    </w:p>
    <w:sectPr w:rsidR="00D94B19" w:rsidRPr="00340DA9" w:rsidSect="00C26FB4">
      <w:headerReference w:type="default" r:id="rId9"/>
      <w:footerReference w:type="default" r:id="rId10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AE3BF3" w14:textId="77777777" w:rsidR="00B67AB1" w:rsidRDefault="00B67AB1" w:rsidP="00CD71D0">
      <w:pPr>
        <w:spacing w:after="0" w:line="240" w:lineRule="auto"/>
      </w:pPr>
      <w:r>
        <w:separator/>
      </w:r>
    </w:p>
  </w:endnote>
  <w:endnote w:type="continuationSeparator" w:id="0">
    <w:p w14:paraId="736CB4E8" w14:textId="77777777" w:rsidR="00B67AB1" w:rsidRDefault="00B67AB1" w:rsidP="00CD71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DF3F52" w14:textId="7F3CF369" w:rsidR="00CD71D0" w:rsidRDefault="00CD71D0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 w:rsidR="00D65FC3">
      <w:rPr>
        <w:noProof/>
      </w:rPr>
      <w:t>1</w:t>
    </w:r>
    <w:r>
      <w:rPr>
        <w:noProof/>
      </w:rPr>
      <w:fldChar w:fldCharType="end"/>
    </w:r>
    <w:r>
      <w:rPr>
        <w:noProof/>
      </w:rPr>
      <w:tab/>
    </w:r>
    <w:r>
      <w:rPr>
        <w:noProof/>
      </w:rPr>
      <w:tab/>
      <w:t xml:space="preserve">Revised: </w:t>
    </w:r>
    <w:r w:rsidR="003C5B2F">
      <w:rPr>
        <w:noProof/>
      </w:rPr>
      <w:fldChar w:fldCharType="begin"/>
    </w:r>
    <w:r w:rsidR="003C5B2F">
      <w:rPr>
        <w:noProof/>
      </w:rPr>
      <w:instrText xml:space="preserve"> SAVEDATE  \@ "M/d/yyyy"  \* MERGEFORMAT </w:instrText>
    </w:r>
    <w:r w:rsidR="003C5B2F">
      <w:rPr>
        <w:noProof/>
      </w:rPr>
      <w:fldChar w:fldCharType="separate"/>
    </w:r>
    <w:r w:rsidR="0001079F">
      <w:rPr>
        <w:noProof/>
      </w:rPr>
      <w:t>9/1/2022</w:t>
    </w:r>
    <w:r w:rsidR="003C5B2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6D1896" w14:textId="77777777" w:rsidR="00B67AB1" w:rsidRDefault="00B67AB1" w:rsidP="00CD71D0">
      <w:pPr>
        <w:spacing w:after="0" w:line="240" w:lineRule="auto"/>
      </w:pPr>
      <w:r>
        <w:separator/>
      </w:r>
    </w:p>
  </w:footnote>
  <w:footnote w:type="continuationSeparator" w:id="0">
    <w:p w14:paraId="2CB60259" w14:textId="77777777" w:rsidR="00B67AB1" w:rsidRDefault="00B67AB1" w:rsidP="00CD71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213C7A" w14:textId="5C1AB973" w:rsidR="00CD71D0" w:rsidRDefault="00CD71D0">
    <w:pPr>
      <w:pStyle w:val="Header"/>
    </w:pPr>
    <w:r>
      <w:t xml:space="preserve">Oregon FFA </w:t>
    </w:r>
    <w:r>
      <w:tab/>
    </w:r>
    <w:r w:rsidR="005341BD">
      <w:t>Machinery</w:t>
    </w:r>
    <w:r w:rsidR="00C26FB4">
      <w:t xml:space="preserve"> </w:t>
    </w:r>
    <w:r w:rsidR="008D0DD5">
      <w:t>Guided</w:t>
    </w:r>
    <w:r w:rsidR="00C26FB4">
      <w:t xml:space="preserve"> Notes</w:t>
    </w:r>
    <w:r w:rsidR="00027680">
      <w:t xml:space="preserve"> </w:t>
    </w:r>
    <w:r w:rsidR="00027680">
      <w:tab/>
    </w:r>
    <w:fldSimple w:instr=" STYLEREF  Title  \* MERGEFORMAT ">
      <w:r w:rsidR="005E3A7B" w:rsidRPr="005E3A7B">
        <w:rPr>
          <w:b/>
          <w:bCs/>
          <w:noProof/>
        </w:rPr>
        <w:t>Machinery Skills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B5764E"/>
    <w:multiLevelType w:val="hybridMultilevel"/>
    <w:tmpl w:val="F698D2F6"/>
    <w:lvl w:ilvl="0" w:tplc="0470850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C341B5A"/>
    <w:multiLevelType w:val="hybridMultilevel"/>
    <w:tmpl w:val="20801D5E"/>
    <w:lvl w:ilvl="0" w:tplc="FA1A6A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5EE448C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FD2869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188B3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E605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0E25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F8BD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3243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267E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66518A1"/>
    <w:multiLevelType w:val="hybridMultilevel"/>
    <w:tmpl w:val="1756A1E2"/>
    <w:lvl w:ilvl="0" w:tplc="F9F0066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D16FE1E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358E96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C603D22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9AA888E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E8403E6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6FAAC4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A7E6BE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FD6CE4D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A88524B"/>
    <w:multiLevelType w:val="hybridMultilevel"/>
    <w:tmpl w:val="8C621A50"/>
    <w:lvl w:ilvl="0" w:tplc="9D3219F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434859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1598D0B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719ABA7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7484A4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6104356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2098DC8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70E866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B4606DE2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B102E71"/>
    <w:multiLevelType w:val="hybridMultilevel"/>
    <w:tmpl w:val="D4963EAE"/>
    <w:lvl w:ilvl="0" w:tplc="2800033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FE6B49C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312E0C5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B84A80A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E97004F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4845AD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9B4AE17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86D4F1C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58EA809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56F26D6"/>
    <w:multiLevelType w:val="hybridMultilevel"/>
    <w:tmpl w:val="2FD2D9CE"/>
    <w:lvl w:ilvl="0" w:tplc="5C96636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E58A5A7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1698435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DD62D0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B12684E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E8AC9EA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6592EC18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D586FA8E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5E6FBA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A6B6447"/>
    <w:multiLevelType w:val="hybridMultilevel"/>
    <w:tmpl w:val="7C262FDA"/>
    <w:lvl w:ilvl="0" w:tplc="319A5DC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127ED090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A0047C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BE5E8BA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CBFAB7C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BFF6F8C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E24E613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D04C6D9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7928736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EFD0342"/>
    <w:multiLevelType w:val="hybridMultilevel"/>
    <w:tmpl w:val="3716B664"/>
    <w:lvl w:ilvl="0" w:tplc="CAACAB8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4EA47EA0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29A4D9A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4168954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C7E0B6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40205B7C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15585798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B9AED6D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628E5D5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14D3BF4"/>
    <w:multiLevelType w:val="hybridMultilevel"/>
    <w:tmpl w:val="6BC8385C"/>
    <w:lvl w:ilvl="0" w:tplc="B1966F76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05ED53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ED94DA3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1B6C7AC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3C1208F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830644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1584A9A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BC104E3A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74B6F4E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69F5EB6"/>
    <w:multiLevelType w:val="hybridMultilevel"/>
    <w:tmpl w:val="8D5CACD6"/>
    <w:lvl w:ilvl="0" w:tplc="00561A0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87A6840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FB769AB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86FE3C7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C5E9EA8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41C81F4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780E2ED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E20A2FB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B7129BB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1AA0569"/>
    <w:multiLevelType w:val="hybridMultilevel"/>
    <w:tmpl w:val="6BD0A758"/>
    <w:lvl w:ilvl="0" w:tplc="F4E0F90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DF49A9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3EEA1C6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E850E38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ABAA426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D629C8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7514E78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AA527CF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B861F3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63539C2"/>
    <w:multiLevelType w:val="hybridMultilevel"/>
    <w:tmpl w:val="077EB94A"/>
    <w:lvl w:ilvl="0" w:tplc="257A403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AA6F2F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070CB66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A8C194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C98CEC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B9A45A1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CDA273A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A0F8D0B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4D68E3F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AD36C44"/>
    <w:multiLevelType w:val="hybridMultilevel"/>
    <w:tmpl w:val="5D5C2B56"/>
    <w:lvl w:ilvl="0" w:tplc="D2F48D7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CEE473A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F026691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46A6B5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C30633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7B27C7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9FAC135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4EB60FF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41A498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CDC7C81"/>
    <w:multiLevelType w:val="hybridMultilevel"/>
    <w:tmpl w:val="A1A81E22"/>
    <w:lvl w:ilvl="0" w:tplc="3848882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A06BEC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E696A4F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65CFE1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26F4DFD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5280CB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41A816E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13AACDA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02A6137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1466411"/>
    <w:multiLevelType w:val="hybridMultilevel"/>
    <w:tmpl w:val="272045A0"/>
    <w:lvl w:ilvl="0" w:tplc="3DBCD15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F1E2C44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F586A6F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E3909E52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C40AE5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3AE244F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1248C92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1E562DB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0A98D88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7A99013B"/>
    <w:multiLevelType w:val="hybridMultilevel"/>
    <w:tmpl w:val="5C1E53EC"/>
    <w:lvl w:ilvl="0" w:tplc="3BDE1E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B80336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DAEE7A6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9EE2D5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18AF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C6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50AC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E277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1C9A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7C244197"/>
    <w:multiLevelType w:val="hybridMultilevel"/>
    <w:tmpl w:val="14E6FE18"/>
    <w:lvl w:ilvl="0" w:tplc="9DB6B51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7F8B55C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2F6005E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7D26853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D94E35E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4BA3B2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F89285F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2F04189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B04747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10"/>
  </w:num>
  <w:num w:numId="3">
    <w:abstractNumId w:val="2"/>
  </w:num>
  <w:num w:numId="4">
    <w:abstractNumId w:val="8"/>
  </w:num>
  <w:num w:numId="5">
    <w:abstractNumId w:val="3"/>
  </w:num>
  <w:num w:numId="6">
    <w:abstractNumId w:val="7"/>
  </w:num>
  <w:num w:numId="7">
    <w:abstractNumId w:val="6"/>
  </w:num>
  <w:num w:numId="8">
    <w:abstractNumId w:val="9"/>
  </w:num>
  <w:num w:numId="9">
    <w:abstractNumId w:val="11"/>
  </w:num>
  <w:num w:numId="10">
    <w:abstractNumId w:val="5"/>
  </w:num>
  <w:num w:numId="11">
    <w:abstractNumId w:val="1"/>
  </w:num>
  <w:num w:numId="12">
    <w:abstractNumId w:val="13"/>
  </w:num>
  <w:num w:numId="13">
    <w:abstractNumId w:val="14"/>
  </w:num>
  <w:num w:numId="14">
    <w:abstractNumId w:val="4"/>
  </w:num>
  <w:num w:numId="15">
    <w:abstractNumId w:val="16"/>
  </w:num>
  <w:num w:numId="16">
    <w:abstractNumId w:val="12"/>
  </w:num>
  <w:num w:numId="17">
    <w:abstractNumId w:val="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ttachedTemplate r:id="rId1"/>
  <w:linkStyl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F44"/>
    <w:rsid w:val="0001079F"/>
    <w:rsid w:val="00027680"/>
    <w:rsid w:val="00066C6D"/>
    <w:rsid w:val="00083D37"/>
    <w:rsid w:val="000926F1"/>
    <w:rsid w:val="00095BE9"/>
    <w:rsid w:val="000A224C"/>
    <w:rsid w:val="000E28CA"/>
    <w:rsid w:val="000E6131"/>
    <w:rsid w:val="000F2422"/>
    <w:rsid w:val="00102AFC"/>
    <w:rsid w:val="00110861"/>
    <w:rsid w:val="00130F1F"/>
    <w:rsid w:val="00132629"/>
    <w:rsid w:val="001622D7"/>
    <w:rsid w:val="0016660D"/>
    <w:rsid w:val="00170CBF"/>
    <w:rsid w:val="00170E06"/>
    <w:rsid w:val="00183F44"/>
    <w:rsid w:val="001A009B"/>
    <w:rsid w:val="001D03D2"/>
    <w:rsid w:val="00207B0D"/>
    <w:rsid w:val="00213D42"/>
    <w:rsid w:val="002241D5"/>
    <w:rsid w:val="00266CF0"/>
    <w:rsid w:val="002673B6"/>
    <w:rsid w:val="002760B2"/>
    <w:rsid w:val="002C28D2"/>
    <w:rsid w:val="002C4211"/>
    <w:rsid w:val="002E0F41"/>
    <w:rsid w:val="002F5AAD"/>
    <w:rsid w:val="00340DA9"/>
    <w:rsid w:val="00381977"/>
    <w:rsid w:val="00392707"/>
    <w:rsid w:val="003A273B"/>
    <w:rsid w:val="003C5B2F"/>
    <w:rsid w:val="003D08B5"/>
    <w:rsid w:val="00424DEC"/>
    <w:rsid w:val="004337D6"/>
    <w:rsid w:val="00464C0D"/>
    <w:rsid w:val="004A29E8"/>
    <w:rsid w:val="005341BD"/>
    <w:rsid w:val="0055380D"/>
    <w:rsid w:val="00557E8E"/>
    <w:rsid w:val="005629A8"/>
    <w:rsid w:val="005940BC"/>
    <w:rsid w:val="005B549F"/>
    <w:rsid w:val="005D16B1"/>
    <w:rsid w:val="005E0891"/>
    <w:rsid w:val="005E3A7B"/>
    <w:rsid w:val="005F1F41"/>
    <w:rsid w:val="005F79EB"/>
    <w:rsid w:val="0063305F"/>
    <w:rsid w:val="00654ECF"/>
    <w:rsid w:val="00672761"/>
    <w:rsid w:val="006A6900"/>
    <w:rsid w:val="006B18A7"/>
    <w:rsid w:val="006B7864"/>
    <w:rsid w:val="006F6D6B"/>
    <w:rsid w:val="00726CDC"/>
    <w:rsid w:val="00731912"/>
    <w:rsid w:val="007E2543"/>
    <w:rsid w:val="00807F4B"/>
    <w:rsid w:val="00811FD7"/>
    <w:rsid w:val="008A019A"/>
    <w:rsid w:val="008C1286"/>
    <w:rsid w:val="008D0DD5"/>
    <w:rsid w:val="008D789E"/>
    <w:rsid w:val="009638C9"/>
    <w:rsid w:val="00977AF9"/>
    <w:rsid w:val="0099427E"/>
    <w:rsid w:val="009A6739"/>
    <w:rsid w:val="00A1215C"/>
    <w:rsid w:val="00A22FC8"/>
    <w:rsid w:val="00A23B4F"/>
    <w:rsid w:val="00A41A43"/>
    <w:rsid w:val="00A55D03"/>
    <w:rsid w:val="00A6043C"/>
    <w:rsid w:val="00A75057"/>
    <w:rsid w:val="00A9258A"/>
    <w:rsid w:val="00AC0FB7"/>
    <w:rsid w:val="00AC1350"/>
    <w:rsid w:val="00B33EAF"/>
    <w:rsid w:val="00B572F7"/>
    <w:rsid w:val="00B67AB1"/>
    <w:rsid w:val="00C04B4B"/>
    <w:rsid w:val="00C26FB4"/>
    <w:rsid w:val="00C51E7E"/>
    <w:rsid w:val="00C61215"/>
    <w:rsid w:val="00C81E3E"/>
    <w:rsid w:val="00C82016"/>
    <w:rsid w:val="00C92568"/>
    <w:rsid w:val="00CA66C8"/>
    <w:rsid w:val="00CB404F"/>
    <w:rsid w:val="00CD71D0"/>
    <w:rsid w:val="00CE2A2C"/>
    <w:rsid w:val="00CE7C63"/>
    <w:rsid w:val="00CF1F6C"/>
    <w:rsid w:val="00D023A5"/>
    <w:rsid w:val="00D65FC3"/>
    <w:rsid w:val="00D94B19"/>
    <w:rsid w:val="00D978DB"/>
    <w:rsid w:val="00DB1079"/>
    <w:rsid w:val="00DC59D2"/>
    <w:rsid w:val="00E413F7"/>
    <w:rsid w:val="00E70329"/>
    <w:rsid w:val="00E75A06"/>
    <w:rsid w:val="00E92E78"/>
    <w:rsid w:val="00F44C6A"/>
    <w:rsid w:val="00F87DA4"/>
    <w:rsid w:val="00FD4507"/>
    <w:rsid w:val="00FE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62CDC"/>
  <w15:docId w15:val="{5358F289-FA0D-4143-ADED-9460910FD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D0DD5"/>
    <w:pPr>
      <w:spacing w:after="120"/>
    </w:pPr>
  </w:style>
  <w:style w:type="paragraph" w:styleId="Heading1">
    <w:name w:val="heading 1"/>
    <w:basedOn w:val="Normal"/>
    <w:next w:val="Normal"/>
    <w:link w:val="Heading1Char"/>
    <w:uiPriority w:val="9"/>
    <w:qFormat/>
    <w:rsid w:val="008D0DD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D0D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D0DD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0DD5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8D0DD5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8D0DD5"/>
    <w:rPr>
      <w:rFonts w:asciiTheme="majorHAnsi" w:eastAsiaTheme="majorEastAsia" w:hAnsiTheme="majorHAnsi" w:cstheme="majorBidi"/>
      <w:b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8D0DD5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D0DD5"/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paragraph" w:styleId="Header">
    <w:name w:val="header"/>
    <w:basedOn w:val="Normal"/>
    <w:link w:val="HeaderChar"/>
    <w:uiPriority w:val="99"/>
    <w:unhideWhenUsed/>
    <w:rsid w:val="008D0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0DD5"/>
  </w:style>
  <w:style w:type="paragraph" w:styleId="Footer">
    <w:name w:val="footer"/>
    <w:basedOn w:val="Normal"/>
    <w:link w:val="FooterChar"/>
    <w:uiPriority w:val="99"/>
    <w:unhideWhenUsed/>
    <w:rsid w:val="008D0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D0DD5"/>
  </w:style>
  <w:style w:type="character" w:customStyle="1" w:styleId="Heading2Char">
    <w:name w:val="Heading 2 Char"/>
    <w:basedOn w:val="DefaultParagraphFont"/>
    <w:link w:val="Heading2"/>
    <w:uiPriority w:val="9"/>
    <w:rsid w:val="008D0DD5"/>
    <w:rPr>
      <w:rFonts w:asciiTheme="majorHAnsi" w:eastAsiaTheme="majorEastAsia" w:hAnsiTheme="majorHAnsi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D0DD5"/>
    <w:rPr>
      <w:rFonts w:asciiTheme="majorHAnsi" w:eastAsiaTheme="majorEastAsia" w:hAnsiTheme="majorHAnsi" w:cstheme="majorBidi"/>
      <w:sz w:val="24"/>
      <w:szCs w:val="24"/>
    </w:rPr>
  </w:style>
  <w:style w:type="table" w:styleId="TableGrid">
    <w:name w:val="Table Grid"/>
    <w:basedOn w:val="TableNormal"/>
    <w:uiPriority w:val="39"/>
    <w:rsid w:val="008D0D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D0DD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D0DD5"/>
    <w:rPr>
      <w:color w:val="605E5C"/>
      <w:shd w:val="clear" w:color="auto" w:fill="E1DFDD"/>
    </w:rPr>
  </w:style>
  <w:style w:type="paragraph" w:customStyle="1" w:styleId="Default">
    <w:name w:val="Default"/>
    <w:rsid w:val="008D0DD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oSpacingChar">
    <w:name w:val="No Spacing Char"/>
    <w:link w:val="NoSpacing"/>
    <w:uiPriority w:val="1"/>
    <w:rsid w:val="005F1F41"/>
  </w:style>
  <w:style w:type="character" w:styleId="CommentReference">
    <w:name w:val="annotation reference"/>
    <w:basedOn w:val="DefaultParagraphFont"/>
    <w:uiPriority w:val="99"/>
    <w:semiHidden/>
    <w:unhideWhenUsed/>
    <w:rsid w:val="008D0D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D0DD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0DD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0D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0DD5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8D0DD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077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554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780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16213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1864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3774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6889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60517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29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5063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9759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05009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667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217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5003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19157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5159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9037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72826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3308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6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583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969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932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672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8720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7585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30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66673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2537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79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87039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6981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6575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101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0241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30686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0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83823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82172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7775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7254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31779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23990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721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74667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7700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91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8887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5936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050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36653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78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558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4172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2044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611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9941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9607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0250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9324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697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022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0402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6100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0139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522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7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17631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7870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98215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50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7039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102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9303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13499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47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92883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15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5197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7427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32221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8542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7568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29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905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99756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710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2043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695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26869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59145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319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8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4195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83129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5565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4378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719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8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1439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176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29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8937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51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743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11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56917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323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83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778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4953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474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7484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1138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773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391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13533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23674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871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417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739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1730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164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389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02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4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10570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43663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58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86879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46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2465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683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073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046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95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5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4684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140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52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5734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38885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07830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8810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606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2972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75216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507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693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24897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2789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2091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119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800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5513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025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609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2631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313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6346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495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2361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533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33775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6033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145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501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252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93004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8320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653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9417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4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2776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761025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6897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72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27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2576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500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2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77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4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45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6617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6789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0172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248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126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7911">
          <w:marLeft w:val="151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902377">
          <w:marLeft w:val="151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2661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61532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7504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40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20715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276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7364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04010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48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187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2801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683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0356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27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2599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05729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0355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0629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0879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1091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66755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856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801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205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040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881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spiess\Box\Oregon%20Ag%20Mech%20CDE%20Curriculum\Survey\Survey%20Unit%20Plan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Survey Unit Plan</Template>
  <TotalTime>1</TotalTime>
  <Pages>6</Pages>
  <Words>533</Words>
  <Characters>3041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Thomas M Henderson</cp:lastModifiedBy>
  <cp:revision>2</cp:revision>
  <dcterms:created xsi:type="dcterms:W3CDTF">2022-10-12T03:23:00Z</dcterms:created>
  <dcterms:modified xsi:type="dcterms:W3CDTF">2022-10-12T03:23:00Z</dcterms:modified>
</cp:coreProperties>
</file>